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  <w:r w:rsidRPr="00962ED7">
        <w:rPr>
          <w:rFonts w:eastAsia="Batang"/>
          <w:b/>
          <w:lang w:eastAsia="en-US"/>
        </w:rPr>
        <w:t>З А П О В Е Д</w:t>
      </w:r>
    </w:p>
    <w:p w:rsidR="00962ED7" w:rsidRPr="00962ED7" w:rsidRDefault="00962ED7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962ED7" w:rsidRDefault="000A33EA" w:rsidP="00962ED7">
      <w:pPr>
        <w:spacing w:before="0" w:after="0"/>
        <w:jc w:val="both"/>
        <w:rPr>
          <w:rFonts w:eastAsia="Batang"/>
          <w:b/>
          <w:lang w:val="en-US" w:eastAsia="en-US"/>
        </w:rPr>
      </w:pPr>
      <w:r w:rsidRPr="00962ED7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962ED7">
        <w:rPr>
          <w:bCs/>
        </w:rPr>
        <w:t>приет с Постановление № 171 от 16.08.2017 г., последно изм. и доп. ДВ. бр. 71 от 10</w:t>
      </w:r>
      <w:r w:rsidR="00897F7E" w:rsidRPr="00962ED7">
        <w:rPr>
          <w:bCs/>
          <w:lang w:val="en-US"/>
        </w:rPr>
        <w:t>.09.</w:t>
      </w:r>
      <w:r w:rsidR="00897F7E" w:rsidRPr="00962ED7">
        <w:rPr>
          <w:bCs/>
        </w:rPr>
        <w:t>2019 г.</w:t>
      </w:r>
      <w:r w:rsidR="00DC523B" w:rsidRPr="00962ED7">
        <w:rPr>
          <w:rFonts w:eastAsia="Batang"/>
          <w:lang w:eastAsia="en-US"/>
        </w:rPr>
        <w:t>, във връзка с чл. 26, ал. 7</w:t>
      </w:r>
      <w:bookmarkStart w:id="0" w:name="_GoBack"/>
      <w:bookmarkEnd w:id="0"/>
      <w:r w:rsidR="00DC523B" w:rsidRPr="00962ED7">
        <w:rPr>
          <w:rFonts w:eastAsia="Batang"/>
          <w:bCs/>
          <w:lang w:eastAsia="en-US"/>
        </w:rPr>
        <w:t xml:space="preserve"> т. 3 от </w:t>
      </w:r>
      <w:r w:rsidRPr="00962ED7">
        <w:rPr>
          <w:rFonts w:eastAsia="Batang"/>
          <w:lang w:eastAsia="en-US"/>
        </w:rPr>
        <w:t xml:space="preserve">ЗУСЕСИФ, във връзка със Заповед № РД-02-36-1179/26.09.2018 г. 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 5 „Регионална социална инфраструктура”, въведена в информационната система ИСУН 2020 с номер и наименование: </w:t>
      </w:r>
      <w:r w:rsidRPr="002B5001">
        <w:rPr>
          <w:rFonts w:eastAsia="Batang"/>
          <w:b/>
          <w:i/>
          <w:lang w:eastAsia="en-US"/>
        </w:rPr>
        <w:t>BG16RFOP001-5.002 „Подкрепа за деинституционализация на социалните услуги за възрастни и хора с увреждания”</w:t>
      </w:r>
    </w:p>
    <w:p w:rsidR="000A33EA" w:rsidRPr="00962ED7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962ED7">
        <w:rPr>
          <w:rFonts w:ascii="Times New Roman" w:eastAsia="Batang" w:hAnsi="Times New Roman"/>
          <w:b/>
          <w:sz w:val="24"/>
          <w:szCs w:val="24"/>
        </w:rPr>
        <w:t>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Default="00146037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 xml:space="preserve">Изменение на </w:t>
      </w:r>
      <w:r w:rsidR="000A33EA" w:rsidRPr="00962ED7">
        <w:rPr>
          <w:rFonts w:eastAsia="Batang"/>
          <w:lang w:eastAsia="en-US"/>
        </w:rPr>
        <w:t>Насоките за кандидатстване</w:t>
      </w:r>
      <w:r w:rsidR="001C3CCD">
        <w:rPr>
          <w:rFonts w:eastAsia="Batang"/>
          <w:lang w:eastAsia="en-US"/>
        </w:rPr>
        <w:t xml:space="preserve"> </w:t>
      </w:r>
      <w:r w:rsidR="00DC523B" w:rsidRPr="00962ED7">
        <w:rPr>
          <w:rFonts w:eastAsia="Batang"/>
          <w:lang w:eastAsia="en-US"/>
        </w:rPr>
        <w:t xml:space="preserve">по процедура </w:t>
      </w:r>
      <w:r w:rsidRPr="00962ED7">
        <w:rPr>
          <w:rFonts w:eastAsia="Batang"/>
          <w:lang w:eastAsia="en-US"/>
        </w:rPr>
        <w:t xml:space="preserve">чрез </w:t>
      </w:r>
      <w:r w:rsidR="000A33EA" w:rsidRPr="00962ED7">
        <w:rPr>
          <w:rFonts w:eastAsia="Batang"/>
          <w:lang w:eastAsia="en-US"/>
        </w:rPr>
        <w:t xml:space="preserve">директно предоставяне на безвъзмездна финансова помощ: </w:t>
      </w:r>
      <w:r w:rsidR="000A33EA" w:rsidRPr="002B5001">
        <w:rPr>
          <w:rFonts w:eastAsia="Batang"/>
          <w:i/>
          <w:lang w:eastAsia="en-US"/>
        </w:rPr>
        <w:t>BG16RFOP001-5.002 „Подкрепа за деинституционализация на социалните услуги за възрастни и хора с увреждания”</w:t>
      </w:r>
      <w:r w:rsidR="000A33EA" w:rsidRPr="00962ED7">
        <w:rPr>
          <w:rFonts w:eastAsia="Batang"/>
          <w:lang w:eastAsia="en-US"/>
        </w:rPr>
        <w:t xml:space="preserve"> по Приоритетна ос 5 „Регионална социална инфраструктура” на Оперативна програма „Региони в растеж” 2014-2020 г. (ОПРР 2014-2020), </w:t>
      </w:r>
      <w:r w:rsidR="00DC523B" w:rsidRPr="00962ED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 w:rsidRPr="00962ED7">
        <w:rPr>
          <w:rFonts w:eastAsia="Batang"/>
          <w:lang w:val="en-US" w:eastAsia="en-US"/>
        </w:rPr>
        <w:t>(</w:t>
      </w:r>
      <w:r w:rsidR="00DC523B" w:rsidRPr="00962ED7">
        <w:rPr>
          <w:rFonts w:eastAsia="Batang"/>
          <w:lang w:eastAsia="en-US"/>
        </w:rPr>
        <w:t>Приложение № 1 към заповедта</w:t>
      </w:r>
      <w:r w:rsidR="009F171F" w:rsidRPr="00962ED7">
        <w:rPr>
          <w:rFonts w:eastAsia="Batang"/>
          <w:lang w:val="en-US" w:eastAsia="en-US"/>
        </w:rPr>
        <w:t>)</w:t>
      </w:r>
      <w:r w:rsidR="00DC523B" w:rsidRPr="00962ED7">
        <w:rPr>
          <w:rFonts w:eastAsia="Batang"/>
          <w:lang w:eastAsia="en-US"/>
        </w:rPr>
        <w:t>.</w:t>
      </w:r>
    </w:p>
    <w:p w:rsidR="001C3CCD" w:rsidRPr="00962ED7" w:rsidRDefault="001C3CCD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146037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9152C8" w:rsidRPr="00962ED7" w:rsidRDefault="009152C8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Изменям </w:t>
      </w:r>
      <w:r w:rsidRPr="00962ED7">
        <w:rPr>
          <w:rFonts w:ascii="Times New Roman" w:hAnsi="Times New Roman"/>
          <w:sz w:val="24"/>
          <w:szCs w:val="24"/>
          <w:lang w:bidi="bg-BG"/>
        </w:rPr>
        <w:t xml:space="preserve">Насоките за кандидатстване </w:t>
      </w:r>
      <w:r w:rsidR="00D21EFB" w:rsidRPr="00962ED7">
        <w:rPr>
          <w:rFonts w:ascii="Times New Roman" w:hAnsi="Times New Roman"/>
          <w:sz w:val="24"/>
          <w:szCs w:val="24"/>
          <w:lang w:val="en-US" w:bidi="bg-BG"/>
        </w:rPr>
        <w:t>по</w:t>
      </w:r>
      <w:r w:rsidRPr="00962ED7">
        <w:rPr>
          <w:rFonts w:ascii="Times New Roman" w:hAnsi="Times New Roman"/>
          <w:sz w:val="24"/>
          <w:szCs w:val="24"/>
        </w:rPr>
        <w:t xml:space="preserve"> процедура </w:t>
      </w:r>
      <w:r w:rsidR="00D21EFB" w:rsidRPr="00962ED7">
        <w:rPr>
          <w:rFonts w:ascii="Times New Roman" w:hAnsi="Times New Roman"/>
          <w:sz w:val="24"/>
          <w:szCs w:val="24"/>
        </w:rPr>
        <w:t>чрез</w:t>
      </w:r>
      <w:r w:rsidRPr="00962ED7">
        <w:rPr>
          <w:rFonts w:ascii="Times New Roman" w:hAnsi="Times New Roman"/>
          <w:sz w:val="24"/>
          <w:szCs w:val="24"/>
        </w:rPr>
        <w:t xml:space="preserve"> директно предоставяне на безвъзмездна финансова помощ </w:t>
      </w:r>
      <w:r w:rsidRPr="002B5001">
        <w:rPr>
          <w:rFonts w:ascii="Times New Roman" w:hAnsi="Times New Roman"/>
          <w:i/>
          <w:sz w:val="24"/>
          <w:szCs w:val="24"/>
          <w:lang w:bidi="bg-BG"/>
        </w:rPr>
        <w:t xml:space="preserve">BG16RFOP001-5.002 „Подкрепа за </w:t>
      </w:r>
      <w:proofErr w:type="spellStart"/>
      <w:r w:rsidRPr="002B5001">
        <w:rPr>
          <w:rFonts w:ascii="Times New Roman" w:hAnsi="Times New Roman"/>
          <w:i/>
          <w:sz w:val="24"/>
          <w:szCs w:val="24"/>
          <w:lang w:bidi="bg-BG"/>
        </w:rPr>
        <w:t>деинституционализация</w:t>
      </w:r>
      <w:proofErr w:type="spellEnd"/>
      <w:r w:rsidRPr="002B5001">
        <w:rPr>
          <w:rFonts w:ascii="Times New Roman" w:hAnsi="Times New Roman"/>
          <w:i/>
          <w:sz w:val="24"/>
          <w:szCs w:val="24"/>
          <w:lang w:bidi="bg-BG"/>
        </w:rPr>
        <w:t xml:space="preserve"> на социалните услуги за възрастни и хора с увреждания”</w:t>
      </w:r>
      <w:r w:rsidRPr="00962ED7">
        <w:rPr>
          <w:rFonts w:ascii="Times New Roman" w:hAnsi="Times New Roman"/>
          <w:sz w:val="24"/>
          <w:szCs w:val="24"/>
          <w:lang w:bidi="bg-BG"/>
        </w:rPr>
        <w:t xml:space="preserve"> по Приори</w:t>
      </w:r>
      <w:r w:rsidRPr="00962ED7">
        <w:rPr>
          <w:rFonts w:ascii="Times New Roman" w:hAnsi="Times New Roman"/>
          <w:sz w:val="24"/>
          <w:szCs w:val="24"/>
        </w:rPr>
        <w:t xml:space="preserve">тетна ос </w:t>
      </w:r>
      <w:r w:rsidRPr="00962ED7">
        <w:rPr>
          <w:rStyle w:val="FontStyle12"/>
          <w:sz w:val="24"/>
          <w:szCs w:val="24"/>
        </w:rPr>
        <w:t>5 „</w:t>
      </w:r>
      <w:r w:rsidRPr="00962ED7">
        <w:rPr>
          <w:rFonts w:ascii="Times New Roman" w:hAnsi="Times New Roman"/>
          <w:sz w:val="24"/>
          <w:szCs w:val="24"/>
        </w:rPr>
        <w:t>Регионална социална инфраструктура</w:t>
      </w:r>
      <w:r w:rsidRPr="00962ED7">
        <w:rPr>
          <w:rStyle w:val="FontStyle12"/>
          <w:sz w:val="24"/>
          <w:szCs w:val="24"/>
        </w:rPr>
        <w:t>”</w:t>
      </w:r>
      <w:r w:rsidRPr="00962ED7">
        <w:rPr>
          <w:rFonts w:ascii="Times New Roman" w:hAnsi="Times New Roman"/>
          <w:sz w:val="24"/>
          <w:szCs w:val="24"/>
        </w:rPr>
        <w:t xml:space="preserve"> на</w:t>
      </w:r>
      <w:r w:rsidR="00D21EFB" w:rsidRPr="00962ED7">
        <w:rPr>
          <w:rFonts w:ascii="Times New Roman" w:hAnsi="Times New Roman"/>
          <w:sz w:val="24"/>
          <w:szCs w:val="24"/>
        </w:rPr>
        <w:t xml:space="preserve"> </w:t>
      </w:r>
      <w:r w:rsidRPr="00962ED7">
        <w:rPr>
          <w:rFonts w:ascii="Times New Roman" w:hAnsi="Times New Roman"/>
          <w:sz w:val="24"/>
          <w:szCs w:val="24"/>
        </w:rPr>
        <w:t>ОПРР 2014-2020</w:t>
      </w:r>
      <w:r w:rsidRPr="00962ED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62ED7">
        <w:rPr>
          <w:rFonts w:ascii="Times New Roman" w:hAnsi="Times New Roman"/>
          <w:sz w:val="24"/>
          <w:szCs w:val="24"/>
        </w:rPr>
        <w:t>както следва:</w:t>
      </w:r>
    </w:p>
    <w:p w:rsidR="009152C8" w:rsidRPr="00962ED7" w:rsidRDefault="009152C8" w:rsidP="00962ED7">
      <w:pPr>
        <w:pStyle w:val="Bodytext20"/>
        <w:numPr>
          <w:ilvl w:val="0"/>
          <w:numId w:val="7"/>
        </w:numPr>
        <w:shd w:val="clear" w:color="auto" w:fill="auto"/>
        <w:tabs>
          <w:tab w:val="left" w:pos="709"/>
        </w:tabs>
        <w:spacing w:before="0" w:after="0" w:line="360" w:lineRule="auto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lastRenderedPageBreak/>
        <w:t xml:space="preserve">На заглавната страница се променя крайният срок за кандидатстване от 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25 март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20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20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г. на 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2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1 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април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20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20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г.; </w:t>
      </w:r>
    </w:p>
    <w:p w:rsidR="00722779" w:rsidRPr="00962ED7" w:rsidRDefault="00722779" w:rsidP="00962ED7">
      <w:pPr>
        <w:pStyle w:val="Bodytext20"/>
        <w:numPr>
          <w:ilvl w:val="0"/>
          <w:numId w:val="7"/>
        </w:numPr>
        <w:tabs>
          <w:tab w:val="left" w:pos="709"/>
        </w:tabs>
        <w:spacing w:before="0"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</w:pP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В т. 11 „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Допустими кандидати“ </w:t>
      </w:r>
      <w:r w:rsidR="00962ED7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се променя 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крайният срок за 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кандидатстване от 25 март 2020 г. на 21 април 2020 г.</w:t>
      </w:r>
    </w:p>
    <w:p w:rsidR="009152C8" w:rsidRPr="00962ED7" w:rsidRDefault="009152C8" w:rsidP="00962ED7">
      <w:pPr>
        <w:pStyle w:val="Bodytext20"/>
        <w:numPr>
          <w:ilvl w:val="0"/>
          <w:numId w:val="7"/>
        </w:numPr>
        <w:tabs>
          <w:tab w:val="left" w:pos="709"/>
        </w:tabs>
        <w:spacing w:before="0"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</w:pP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В т. 22 </w:t>
      </w:r>
      <w:bookmarkStart w:id="1" w:name="_Toc499643021"/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„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>Краен срок за подаване на проектните предложения</w:t>
      </w:r>
      <w:bookmarkEnd w:id="1"/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“ </w:t>
      </w:r>
      <w:r w:rsidR="00962ED7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се променя 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крайният срок за 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кандидатстване от 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25 март 2020 г. на 21 април 2020 г.</w:t>
      </w:r>
    </w:p>
    <w:p w:rsidR="000A33EA" w:rsidRPr="00962ED7" w:rsidRDefault="009152C8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Документът по т. 1 да се въведе в </w:t>
      </w:r>
      <w:r w:rsidR="00146037" w:rsidRPr="00962ED7">
        <w:rPr>
          <w:rFonts w:ascii="Times New Roman" w:eastAsia="Batang" w:hAnsi="Times New Roman"/>
          <w:bCs/>
          <w:sz w:val="24"/>
          <w:szCs w:val="24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962ED7">
        <w:rPr>
          <w:rFonts w:ascii="Times New Roman" w:eastAsia="Batang" w:hAnsi="Times New Roman"/>
          <w:sz w:val="24"/>
          <w:szCs w:val="24"/>
        </w:rPr>
        <w:t xml:space="preserve"> (ИСУН 2020)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и да се публикува на интернет-страницата на ОПРР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>www.eufunds.bg.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bCs/>
          <w:sz w:val="24"/>
          <w:szCs w:val="24"/>
        </w:rPr>
        <w:t>Контрол</w:t>
      </w:r>
      <w:r w:rsidRPr="00962ED7">
        <w:rPr>
          <w:rFonts w:ascii="Times New Roman" w:eastAsia="Batang" w:hAnsi="Times New Roman"/>
          <w:sz w:val="24"/>
          <w:szCs w:val="24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sz w:val="24"/>
          <w:szCs w:val="24"/>
        </w:rPr>
        <w:t>На основание чл. 27, ал. 2, изречение второ от ЗУСЕСИФ, във връзка с чл. 149, ал.1 от Административнопреоцесуалния кодекс, заповедта може да бъде оспорена пред Административен съд, София-град в 14-дневен срок от публикуването й.</w:t>
      </w:r>
    </w:p>
    <w:p w:rsidR="001C3CCD" w:rsidRDefault="001C3CCD" w:rsidP="00962ED7">
      <w:pPr>
        <w:spacing w:before="0" w:after="0"/>
        <w:jc w:val="both"/>
        <w:rPr>
          <w:rFonts w:eastAsia="Batang"/>
          <w:lang w:eastAsia="en-US"/>
        </w:rPr>
      </w:pPr>
    </w:p>
    <w:p w:rsidR="00146037" w:rsidRPr="00962ED7" w:rsidRDefault="00146037" w:rsidP="00962ED7">
      <w:pPr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7703EA" w:rsidRDefault="007703EA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:rsidR="00DC523B" w:rsidRPr="00962ED7" w:rsidRDefault="00DC523B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962ED7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DC523B" w:rsidRPr="00962ED7" w:rsidRDefault="00DC523B" w:rsidP="00962ED7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 w:rsidRPr="00962ED7">
        <w:rPr>
          <w:bCs/>
          <w:noProof/>
          <w:color w:val="000000"/>
          <w:bdr w:val="none" w:sz="0" w:space="0" w:color="auto" w:frame="1"/>
        </w:rPr>
        <w:t>Приложение</w:t>
      </w:r>
      <w:r w:rsidR="00962ED7">
        <w:rPr>
          <w:bCs/>
          <w:noProof/>
          <w:color w:val="000000"/>
          <w:bdr w:val="none" w:sz="0" w:space="0" w:color="auto" w:frame="1"/>
        </w:rPr>
        <w:t xml:space="preserve"> № 1 - Насоки за кандидатстване</w:t>
      </w:r>
      <w:r w:rsidRPr="00962ED7">
        <w:rPr>
          <w:bCs/>
          <w:noProof/>
          <w:color w:val="000000"/>
          <w:bdr w:val="none" w:sz="0" w:space="0" w:color="auto" w:frame="1"/>
        </w:rPr>
        <w:t xml:space="preserve"> по процедура чрез директно предоставяне на безвъзмездна финансова помощ </w:t>
      </w:r>
      <w:r w:rsidRPr="002B5001">
        <w:rPr>
          <w:bCs/>
          <w:i/>
          <w:noProof/>
          <w:color w:val="000000"/>
          <w:bdr w:val="none" w:sz="0" w:space="0" w:color="auto" w:frame="1"/>
        </w:rPr>
        <w:t>BG16RFOP001-5.002 „Подкрепа за деинституционализация на социалните услуги за възрастни и хора с увреждания”</w:t>
      </w:r>
      <w:r w:rsidRPr="00962ED7">
        <w:rPr>
          <w:bCs/>
          <w:noProof/>
          <w:color w:val="000000"/>
          <w:bdr w:val="none" w:sz="0" w:space="0" w:color="auto" w:frame="1"/>
        </w:rPr>
        <w:t xml:space="preserve"> по Приоритетна ос 5 „Регионална социална инфраструктура” на ОПРР 2014-2020.</w:t>
      </w:r>
    </w:p>
    <w:p w:rsidR="00F01F77" w:rsidRDefault="00F01F77" w:rsidP="00962ED7">
      <w:pPr>
        <w:spacing w:before="0" w:after="0"/>
        <w:ind w:firstLine="3969"/>
        <w:rPr>
          <w:rFonts w:eastAsia="Batang"/>
          <w:b/>
        </w:rPr>
      </w:pPr>
    </w:p>
    <w:p w:rsidR="001C3CCD" w:rsidRPr="00962ED7" w:rsidRDefault="001C3CCD" w:rsidP="00962ED7">
      <w:pPr>
        <w:spacing w:before="0" w:after="0"/>
        <w:ind w:firstLine="3969"/>
        <w:rPr>
          <w:rFonts w:eastAsia="Batang"/>
          <w:b/>
        </w:rPr>
      </w:pPr>
    </w:p>
    <w:p w:rsidR="00F01F77" w:rsidRPr="00962ED7" w:rsidRDefault="00F01F77" w:rsidP="00962ED7">
      <w:pPr>
        <w:spacing w:before="0" w:after="0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ДЕНИЦА НИКОЛОВА</w:t>
      </w:r>
    </w:p>
    <w:p w:rsidR="0031430C" w:rsidRPr="00962ED7" w:rsidRDefault="0031430C" w:rsidP="00962ED7">
      <w:pPr>
        <w:spacing w:before="0" w:after="0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 xml:space="preserve">ЗАМЕСТНИК-МИНИСТЪР </w:t>
      </w:r>
    </w:p>
    <w:p w:rsidR="0031430C" w:rsidRPr="00962ED7" w:rsidRDefault="0031430C" w:rsidP="00962ED7">
      <w:pPr>
        <w:spacing w:before="0" w:after="0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И РЪКОВОДИТЕЛ НА УО НА ОПРР</w:t>
      </w:r>
    </w:p>
    <w:p w:rsidR="008373A4" w:rsidRPr="00962ED7" w:rsidRDefault="00AA0A21" w:rsidP="007703EA">
      <w:pPr>
        <w:spacing w:before="0" w:after="0"/>
        <w:ind w:firstLine="0"/>
        <w:rPr>
          <w:b/>
          <w:lang w:val="ru-RU"/>
        </w:rPr>
      </w:pPr>
      <w:r w:rsidRPr="00962ED7">
        <w:rPr>
          <w:b/>
          <w:i/>
        </w:rPr>
        <w:t>Формат на електронен подпис: .p7s</w:t>
      </w:r>
    </w:p>
    <w:sectPr w:rsidR="008373A4" w:rsidRPr="00962ED7" w:rsidSect="00962ED7">
      <w:headerReference w:type="default" r:id="rId8"/>
      <w:footerReference w:type="default" r:id="rId9"/>
      <w:headerReference w:type="first" r:id="rId10"/>
      <w:pgSz w:w="11906" w:h="16838" w:code="9"/>
      <w:pgMar w:top="339" w:right="1134" w:bottom="993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DF1" w:rsidRDefault="00AE7DF1">
      <w:r>
        <w:separator/>
      </w:r>
    </w:p>
  </w:endnote>
  <w:endnote w:type="continuationSeparator" w:id="0">
    <w:p w:rsidR="00AE7DF1" w:rsidRDefault="00AE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962ED7">
                      <w:rPr>
                        <w:sz w:val="22"/>
                        <w:szCs w:val="22"/>
                      </w:rPr>
                      <w:t>Св.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962ED7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962ED7">
                      <w:rPr>
                        <w:sz w:val="22"/>
                        <w:szCs w:val="22"/>
                      </w:rPr>
                      <w:t>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962ED7">
                      <w:rPr>
                        <w:sz w:val="22"/>
                        <w:szCs w:val="22"/>
                      </w:rPr>
                      <w:t>-1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>тел.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9405 900</w:t>
                    </w:r>
                    <w:r w:rsidRPr="00962ED7">
                      <w:rPr>
                        <w:sz w:val="22"/>
                        <w:szCs w:val="22"/>
                      </w:rPr>
                      <w:t>, факс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962ED7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e-mail: e-mrrb@mrrb.government.bg</w:t>
                    </w:r>
                  </w:p>
                  <w:p w:rsidR="008E2086" w:rsidRDefault="00AE7DF1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962ED7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AE7DF1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DF1" w:rsidRDefault="00AE7DF1">
      <w:r>
        <w:separator/>
      </w:r>
    </w:p>
  </w:footnote>
  <w:footnote w:type="continuationSeparator" w:id="0">
    <w:p w:rsidR="00AE7DF1" w:rsidRDefault="00AE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Pr="00962ED7" w:rsidRDefault="008941D8" w:rsidP="008941D8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752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7" name="Picture 1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352D3E"/>
    <w:multiLevelType w:val="hybridMultilevel"/>
    <w:tmpl w:val="37B460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20D09"/>
    <w:rsid w:val="00122688"/>
    <w:rsid w:val="00127EED"/>
    <w:rsid w:val="00142320"/>
    <w:rsid w:val="00145E77"/>
    <w:rsid w:val="00146037"/>
    <w:rsid w:val="00146ABA"/>
    <w:rsid w:val="00166203"/>
    <w:rsid w:val="00190135"/>
    <w:rsid w:val="001A5B9C"/>
    <w:rsid w:val="001B7D5D"/>
    <w:rsid w:val="001C3CCD"/>
    <w:rsid w:val="001D41A5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B5001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22779"/>
    <w:rsid w:val="00744568"/>
    <w:rsid w:val="007473E6"/>
    <w:rsid w:val="00766AF9"/>
    <w:rsid w:val="007703EA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941D8"/>
    <w:rsid w:val="00897F7E"/>
    <w:rsid w:val="008B0255"/>
    <w:rsid w:val="008E2086"/>
    <w:rsid w:val="00912CD2"/>
    <w:rsid w:val="009152C8"/>
    <w:rsid w:val="0091547C"/>
    <w:rsid w:val="00917D1E"/>
    <w:rsid w:val="009207DD"/>
    <w:rsid w:val="00940E41"/>
    <w:rsid w:val="00945767"/>
    <w:rsid w:val="00962ED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E7DF1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21EFB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E5B4A"/>
    <w:rsid w:val="00EF3208"/>
    <w:rsid w:val="00F01F77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152C8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9152C8"/>
    <w:rPr>
      <w:rFonts w:ascii="Verdana" w:eastAsia="Verdana" w:hAnsi="Verdana" w:cs="Verdan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52C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85995-B34A-41FE-B022-8CA04CC7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103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3325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TATYANA NIKOLOVA ANGELCHEVA</cp:lastModifiedBy>
  <cp:revision>14</cp:revision>
  <cp:lastPrinted>2018-08-21T12:42:00Z</cp:lastPrinted>
  <dcterms:created xsi:type="dcterms:W3CDTF">2019-11-18T09:04:00Z</dcterms:created>
  <dcterms:modified xsi:type="dcterms:W3CDTF">2020-03-19T09:46:00Z</dcterms:modified>
</cp:coreProperties>
</file>