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EF6" w:rsidRPr="00727324" w:rsidRDefault="00691EF6" w:rsidP="00691EF6">
      <w:pPr>
        <w:jc w:val="center"/>
        <w:rPr>
          <w:b/>
        </w:rPr>
      </w:pPr>
      <w:r w:rsidRPr="00727324">
        <w:rPr>
          <w:b/>
        </w:rPr>
        <w:t>З А П О В Е Д</w:t>
      </w:r>
    </w:p>
    <w:p w:rsidR="00691EF6" w:rsidRPr="00727324" w:rsidRDefault="00691EF6" w:rsidP="00691EF6">
      <w:pPr>
        <w:jc w:val="center"/>
        <w:rPr>
          <w:b/>
        </w:rPr>
      </w:pPr>
    </w:p>
    <w:p w:rsidR="00EF1E02" w:rsidRPr="00727324" w:rsidRDefault="00EF1E02" w:rsidP="00EF1E02">
      <w:pPr>
        <w:autoSpaceDE w:val="0"/>
        <w:autoSpaceDN w:val="0"/>
        <w:adjustRightInd w:val="0"/>
        <w:spacing w:before="48" w:after="0" w:line="414" w:lineRule="exact"/>
        <w:ind w:firstLine="702"/>
        <w:jc w:val="both"/>
      </w:pPr>
      <w:r w:rsidRPr="00727324">
        <w:rPr>
          <w:bCs/>
        </w:rPr>
        <w:t xml:space="preserve">На основание чл. 5, ал. 1, т. </w:t>
      </w:r>
      <w:r w:rsidRPr="00727324">
        <w:rPr>
          <w:bCs/>
          <w:lang w:val="ru-RU"/>
        </w:rPr>
        <w:t>10</w:t>
      </w:r>
      <w:r w:rsidRPr="00727324">
        <w:rPr>
          <w:bCs/>
        </w:rPr>
        <w:t xml:space="preserve"> и чл. 5, ал. </w:t>
      </w:r>
      <w:r w:rsidRPr="00727324">
        <w:rPr>
          <w:bCs/>
          <w:lang w:val="en-US"/>
        </w:rPr>
        <w:t>4</w:t>
      </w:r>
      <w:r w:rsidRPr="00727324">
        <w:rPr>
          <w:bCs/>
        </w:rPr>
        <w:t xml:space="preserve"> и във връзка с чл. 4, ал. 2 </w:t>
      </w:r>
      <w:r w:rsidR="00141BD6">
        <w:rPr>
          <w:bCs/>
        </w:rPr>
        <w:t xml:space="preserve">и чл. 28, ал. 1, т. 2, буква „г“ </w:t>
      </w:r>
      <w:r w:rsidRPr="00727324">
        <w:rPr>
          <w:bCs/>
        </w:rPr>
        <w:t xml:space="preserve">от Устройствения правилник на Министерство на регионалното развитие и благоустройството, </w:t>
      </w:r>
      <w:r w:rsidRPr="00727324">
        <w:t xml:space="preserve">приет с Постановление № </w:t>
      </w:r>
      <w:r w:rsidRPr="00727324">
        <w:rPr>
          <w:lang w:val="en-US"/>
        </w:rPr>
        <w:t>171</w:t>
      </w:r>
      <w:r w:rsidRPr="00727324">
        <w:t xml:space="preserve"> на Министерския съвет от </w:t>
      </w:r>
      <w:r w:rsidRPr="00727324">
        <w:rPr>
          <w:lang w:val="ru-RU"/>
        </w:rPr>
        <w:t>16</w:t>
      </w:r>
      <w:r w:rsidRPr="00727324">
        <w:t xml:space="preserve"> август 2017 г. (изм. и доп. ДВ. бр.9 от 27 Януари 2023 г.), във връзка със </w:t>
      </w:r>
      <w:r w:rsidRPr="00EC5FFB">
        <w:t xml:space="preserve">Заповед </w:t>
      </w:r>
      <w:r w:rsidR="00EC5FFB" w:rsidRPr="00EC5FFB">
        <w:t>РД-02-14-447/04.04</w:t>
      </w:r>
      <w:r w:rsidRPr="00EC5FFB">
        <w:t>.2023 г. на Министъра на регионалното развитие и благоустройството</w:t>
      </w:r>
      <w:r w:rsidRPr="00727324">
        <w:t>, във връзка с чл. 26, ал.</w:t>
      </w:r>
      <w:r w:rsidR="00141BD6">
        <w:t xml:space="preserve"> </w:t>
      </w:r>
      <w:r w:rsidRPr="00727324">
        <w:t>1 и ал. 6 от Закон за управление на средствата от европейските фондове при споделено управление (загл. изм. - ДВ, бр. 51 от 2022 г., в сила от 01.07.2022 г.)</w:t>
      </w:r>
      <w:r w:rsidR="0086383B" w:rsidRPr="00727324">
        <w:t xml:space="preserve"> </w:t>
      </w:r>
      <w:r w:rsidR="0086383B" w:rsidRPr="00727324">
        <w:rPr>
          <w:lang w:val="en-US"/>
        </w:rPr>
        <w:t>(</w:t>
      </w:r>
      <w:r w:rsidRPr="00727324">
        <w:t xml:space="preserve">ЗУСЕФСУ) и във връзка с процедура на директно предоставяне на безвъзмездна финансова помощ </w:t>
      </w:r>
      <w:r w:rsidRPr="00727324">
        <w:rPr>
          <w:lang w:val="en"/>
        </w:rPr>
        <w:t>чрез бюджетн</w:t>
      </w:r>
      <w:r w:rsidRPr="00727324">
        <w:t>а</w:t>
      </w:r>
      <w:r w:rsidRPr="00727324">
        <w:rPr>
          <w:lang w:val="en"/>
        </w:rPr>
        <w:t xml:space="preserve"> лини</w:t>
      </w:r>
      <w:r w:rsidRPr="00727324">
        <w:t xml:space="preserve">я по приоритетна ос 8 „Техническа помощ”, на Оперативна програма „Региони в растеж” 2014-2020 г. (ОПРР 2014-2020), </w:t>
      </w:r>
      <w:r w:rsidRPr="00727324">
        <w:rPr>
          <w:b/>
        </w:rPr>
        <w:t>BG16RFOP001-8.006 „</w:t>
      </w:r>
      <w:r w:rsidRPr="00727324">
        <w:rPr>
          <w:b/>
          <w:bCs/>
        </w:rPr>
        <w:t>Подкрепа за  бенефициентите по ОПРР за ефективно и ефикасно изпълнение на ПРР</w:t>
      </w:r>
      <w:r w:rsidRPr="00727324">
        <w:rPr>
          <w:b/>
        </w:rPr>
        <w:t>”</w:t>
      </w:r>
      <w:r w:rsidR="00727324">
        <w:rPr>
          <w:b/>
        </w:rPr>
        <w:t>.</w:t>
      </w:r>
    </w:p>
    <w:p w:rsidR="00691EF6" w:rsidRPr="00727324" w:rsidRDefault="00691EF6" w:rsidP="00691EF6">
      <w:pPr>
        <w:ind w:left="720" w:right="360"/>
        <w:jc w:val="center"/>
        <w:rPr>
          <w:b/>
          <w:caps/>
        </w:rPr>
      </w:pPr>
    </w:p>
    <w:p w:rsidR="00691EF6" w:rsidRPr="00727324" w:rsidRDefault="0086383B" w:rsidP="00877119">
      <w:pPr>
        <w:ind w:right="357"/>
        <w:jc w:val="center"/>
        <w:rPr>
          <w:b/>
          <w:caps/>
          <w:spacing w:val="40"/>
        </w:rPr>
      </w:pPr>
      <w:r w:rsidRPr="00727324">
        <w:rPr>
          <w:b/>
          <w:caps/>
          <w:spacing w:val="40"/>
          <w:lang w:val="en-US"/>
        </w:rPr>
        <w:t xml:space="preserve">I. </w:t>
      </w:r>
      <w:r w:rsidR="00691EF6" w:rsidRPr="00727324">
        <w:rPr>
          <w:b/>
          <w:caps/>
          <w:spacing w:val="40"/>
        </w:rPr>
        <w:t>УТВЪРЖДАВАМ:</w:t>
      </w:r>
    </w:p>
    <w:p w:rsidR="00EF1E02" w:rsidRPr="00727324" w:rsidRDefault="00EF1E02" w:rsidP="00EF1E02">
      <w:pPr>
        <w:jc w:val="both"/>
      </w:pPr>
      <w:r w:rsidRPr="00727324">
        <w:t xml:space="preserve">Указания за предоставяне на безвъзмездна финансова помощ чрез бюджетна линия (финансов план) и пакет документи за кандидатстване по процедура на предоставяне на безвъзмездна финансова помощ: </w:t>
      </w:r>
      <w:r w:rsidR="0086383B" w:rsidRPr="00727324">
        <w:t xml:space="preserve">BG16RFOP001-8.006 „Подкрепа за </w:t>
      </w:r>
      <w:r w:rsidRPr="00727324">
        <w:t>бенефициентите по ОПРР за ефективно и ефикасно изпълнение на ПРР” по Приоритетна ос 8 „Техническа помощ”, на Оперативна програма „Региони в растеж” 2014-2020 г. (ОПРР 2014-2020).</w:t>
      </w:r>
    </w:p>
    <w:p w:rsidR="0086383B" w:rsidRPr="00727324" w:rsidRDefault="0086383B" w:rsidP="00EF1E02">
      <w:pPr>
        <w:jc w:val="both"/>
      </w:pPr>
    </w:p>
    <w:p w:rsidR="00EF1E02" w:rsidRPr="00727324" w:rsidRDefault="0086383B" w:rsidP="00877119">
      <w:pPr>
        <w:ind w:right="357"/>
        <w:jc w:val="center"/>
        <w:rPr>
          <w:b/>
          <w:caps/>
          <w:spacing w:val="40"/>
        </w:rPr>
      </w:pPr>
      <w:r w:rsidRPr="00727324">
        <w:rPr>
          <w:b/>
          <w:caps/>
          <w:spacing w:val="40"/>
          <w:lang w:val="en-US"/>
        </w:rPr>
        <w:t xml:space="preserve">II. </w:t>
      </w:r>
      <w:r w:rsidR="00EF1E02" w:rsidRPr="00727324">
        <w:rPr>
          <w:b/>
          <w:caps/>
          <w:spacing w:val="40"/>
        </w:rPr>
        <w:t>НАРЕЖДАМ:</w:t>
      </w:r>
    </w:p>
    <w:p w:rsidR="00EF1E02" w:rsidRPr="00727324" w:rsidRDefault="0086383B" w:rsidP="00EF1E02">
      <w:pPr>
        <w:jc w:val="both"/>
      </w:pPr>
      <w:r w:rsidRPr="00727324">
        <w:t xml:space="preserve">Указания за предоставяне на безвъзмездна финансова помощ чрез бюджетна линия (финансов план) и пакет документи за кандидатстване по процедура на предоставяне на безвъзмездна финансова помощ: BG16RFOP001-8.006 „Подкрепа за бенефициентите по ОПРР за ефективно и ефикасно изпълнение на ПРР” </w:t>
      </w:r>
      <w:r w:rsidR="00EF1E02" w:rsidRPr="00727324">
        <w:t xml:space="preserve">да се въведат в Информационната система за управление и наблюдение на средствата от Европейските </w:t>
      </w:r>
      <w:r w:rsidR="00EF1E02" w:rsidRPr="00727324">
        <w:lastRenderedPageBreak/>
        <w:t>структурни и инвестиционни фондове (ИСУН 2020) и да се публикуват на интернет-страницата на МРРБ – www.mrrb.government.bg, както и да се предоставят за публикуване на Единния информационен портал www.eufunds.bg</w:t>
      </w:r>
    </w:p>
    <w:p w:rsidR="0086383B" w:rsidRPr="00727324" w:rsidRDefault="0086383B" w:rsidP="00EF1E02">
      <w:pPr>
        <w:ind w:left="720" w:right="357"/>
        <w:jc w:val="center"/>
        <w:rPr>
          <w:b/>
          <w:caps/>
          <w:spacing w:val="40"/>
          <w:lang w:val="en-US"/>
        </w:rPr>
      </w:pPr>
    </w:p>
    <w:p w:rsidR="00EF1E02" w:rsidRPr="00727324" w:rsidRDefault="0086383B" w:rsidP="00877119">
      <w:pPr>
        <w:ind w:right="357"/>
        <w:jc w:val="center"/>
        <w:rPr>
          <w:b/>
          <w:caps/>
          <w:spacing w:val="40"/>
        </w:rPr>
      </w:pPr>
      <w:r w:rsidRPr="00727324">
        <w:rPr>
          <w:b/>
          <w:caps/>
          <w:spacing w:val="40"/>
          <w:lang w:val="en-US"/>
        </w:rPr>
        <w:t xml:space="preserve">III. </w:t>
      </w:r>
      <w:r w:rsidR="00EF1E02" w:rsidRPr="00727324">
        <w:rPr>
          <w:b/>
          <w:caps/>
          <w:spacing w:val="40"/>
        </w:rPr>
        <w:t>ОПРЕДЕЛЯМ:</w:t>
      </w:r>
    </w:p>
    <w:p w:rsidR="0086383B" w:rsidRPr="00727324" w:rsidRDefault="0086383B" w:rsidP="0086383B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  <w:r w:rsidRPr="00727324">
        <w:rPr>
          <w:rFonts w:eastAsia="Batang"/>
          <w:lang w:eastAsia="en-US" w:bidi="bg-BG"/>
        </w:rPr>
        <w:t>Контрол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развитие”.</w:t>
      </w:r>
    </w:p>
    <w:p w:rsidR="0086383B" w:rsidRPr="00727324" w:rsidRDefault="0086383B" w:rsidP="0086383B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  <w:r w:rsidRPr="00727324">
        <w:rPr>
          <w:rFonts w:eastAsia="Batang"/>
          <w:lang w:eastAsia="en-US" w:bidi="bg-BG"/>
        </w:rPr>
        <w:t xml:space="preserve"> На основание чл. 27, ал. 2, изречение второ от </w:t>
      </w:r>
      <w:r w:rsidRPr="00727324">
        <w:t>ЗУСЕФСУ</w:t>
      </w:r>
      <w:r w:rsidRPr="00727324">
        <w:rPr>
          <w:rFonts w:eastAsia="Batang"/>
          <w:lang w:eastAsia="en-US" w:bidi="bg-BG"/>
        </w:rPr>
        <w:t>, във връзка с чл. 149, ал.1 от Административно процесуалния кодекс, заповедта може да бъде оспорена пред Административен съд, София-град в 14-дневен срок от публикуването й.</w:t>
      </w:r>
    </w:p>
    <w:p w:rsidR="0086383B" w:rsidRPr="00727324" w:rsidRDefault="0086383B" w:rsidP="0086383B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  <w:r w:rsidRPr="00727324">
        <w:rPr>
          <w:rFonts w:eastAsia="Batang"/>
          <w:lang w:eastAsia="en-US" w:bidi="bg-BG"/>
        </w:rPr>
        <w:t>Заповедта да се сведе до знанието на заинтересованите лица за сведение и изпълнение.</w:t>
      </w:r>
    </w:p>
    <w:p w:rsidR="0086383B" w:rsidRPr="00727324" w:rsidRDefault="0086383B" w:rsidP="0086383B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</w:p>
    <w:p w:rsidR="0086383B" w:rsidRPr="00727324" w:rsidRDefault="0086383B" w:rsidP="0086383B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b/>
          <w:lang w:eastAsia="en-US" w:bidi="bg-BG"/>
        </w:rPr>
      </w:pPr>
    </w:p>
    <w:p w:rsidR="0086383B" w:rsidRPr="00727324" w:rsidRDefault="0086383B" w:rsidP="0086383B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b/>
          <w:lang w:eastAsia="en-US" w:bidi="bg-BG"/>
        </w:rPr>
      </w:pPr>
      <w:r w:rsidRPr="00727324">
        <w:rPr>
          <w:rFonts w:eastAsia="Batang"/>
          <w:b/>
          <w:lang w:eastAsia="en-US" w:bidi="bg-BG"/>
        </w:rPr>
        <w:t>ПРИЛОЖЕНИЯ:</w:t>
      </w:r>
    </w:p>
    <w:p w:rsidR="00727324" w:rsidRDefault="00727324" w:rsidP="0086383B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</w:p>
    <w:p w:rsidR="0086383B" w:rsidRPr="00727324" w:rsidRDefault="0086383B" w:rsidP="0086383B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bCs/>
          <w:iCs/>
          <w:lang w:eastAsia="en-US" w:bidi="bg-BG"/>
        </w:rPr>
      </w:pPr>
      <w:r w:rsidRPr="00727324">
        <w:rPr>
          <w:rFonts w:eastAsia="Batang"/>
          <w:lang w:eastAsia="en-US" w:bidi="bg-BG"/>
        </w:rPr>
        <w:t>Приложение №</w:t>
      </w:r>
      <w:r w:rsidR="00EF611E">
        <w:rPr>
          <w:rFonts w:eastAsia="Batang"/>
          <w:lang w:eastAsia="en-US" w:bidi="bg-BG"/>
        </w:rPr>
        <w:t>1</w:t>
      </w:r>
      <w:r w:rsidRPr="00727324">
        <w:rPr>
          <w:rFonts w:eastAsia="Batang"/>
          <w:lang w:eastAsia="en-US" w:bidi="bg-BG"/>
        </w:rPr>
        <w:t xml:space="preserve"> –</w:t>
      </w:r>
      <w:r w:rsidRPr="00727324">
        <w:rPr>
          <w:rFonts w:eastAsia="Batang"/>
          <w:bCs/>
          <w:iCs/>
          <w:lang w:eastAsia="en-US" w:bidi="bg-BG"/>
        </w:rPr>
        <w:t xml:space="preserve"> Справка за степента на отразяване от Управляващия орган на Оперативна програма „Региони в растеж“ 2014-2020 г. на получените коментари по процедура </w:t>
      </w:r>
      <w:r w:rsidRPr="00727324">
        <w:t>BG16RFOP001-8.006 „Подкрепа за  бенефициентите по ОПРР за ефективно и ефикасно изпълнение на ПРР</w:t>
      </w:r>
      <w:r w:rsidR="00EC5FFB">
        <w:rPr>
          <w:rFonts w:eastAsia="Batang"/>
          <w:lang w:eastAsia="en-US" w:bidi="bg-BG"/>
        </w:rPr>
        <w:t>“;</w:t>
      </w:r>
    </w:p>
    <w:p w:rsidR="0086383B" w:rsidRPr="00EC5FFB" w:rsidRDefault="00EF611E" w:rsidP="0086383B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val="en-US" w:eastAsia="en-US" w:bidi="bg-BG"/>
        </w:rPr>
      </w:pPr>
      <w:r>
        <w:rPr>
          <w:rFonts w:eastAsia="Batang"/>
          <w:lang w:eastAsia="en-US" w:bidi="bg-BG"/>
        </w:rPr>
        <w:t>Приложение №2</w:t>
      </w:r>
      <w:r w:rsidR="0086383B" w:rsidRPr="00727324">
        <w:rPr>
          <w:rFonts w:eastAsia="Batang"/>
          <w:lang w:eastAsia="en-US" w:bidi="bg-BG"/>
        </w:rPr>
        <w:t xml:space="preserve"> – </w:t>
      </w:r>
      <w:r w:rsidR="0086383B" w:rsidRPr="00727324">
        <w:rPr>
          <w:rFonts w:eastAsia="Batang"/>
          <w:bCs/>
          <w:lang w:eastAsia="en-US" w:bidi="bg-BG"/>
        </w:rPr>
        <w:t xml:space="preserve">Указания за предоставяне на безвъзмездна финансова помощ чрез бюджетна линия (финансов план), включващи условия за кандидатстване и условия за изпълнение (с приложения към тях) по процедура </w:t>
      </w:r>
      <w:r w:rsidR="0086383B" w:rsidRPr="00727324">
        <w:rPr>
          <w:rFonts w:eastAsia="Batang"/>
          <w:lang w:eastAsia="en-US" w:bidi="bg-BG"/>
        </w:rPr>
        <w:t xml:space="preserve">чрез директно предоставяне на безвъзмездна финансова помощ: </w:t>
      </w:r>
      <w:r w:rsidR="0086383B" w:rsidRPr="00727324">
        <w:t>BG16RFOP001-8.006 „Подкрепа за  бенефициентите по ОПРР за ефективно и ефикасно изпълнение на ПРР</w:t>
      </w:r>
      <w:r w:rsidR="0086383B" w:rsidRPr="00727324">
        <w:rPr>
          <w:rFonts w:eastAsia="Batang"/>
          <w:lang w:eastAsia="en-US" w:bidi="bg-BG"/>
        </w:rPr>
        <w:t xml:space="preserve">“  по Приоритетна ос </w:t>
      </w:r>
      <w:r w:rsidR="0086383B" w:rsidRPr="00727324">
        <w:t xml:space="preserve">8 „Техническа помощ” </w:t>
      </w:r>
      <w:r w:rsidR="0086383B" w:rsidRPr="00727324">
        <w:rPr>
          <w:rFonts w:eastAsia="Batang"/>
          <w:lang w:eastAsia="en-US" w:bidi="bg-BG"/>
        </w:rPr>
        <w:t>на ОПРР 2014-2020 г.</w:t>
      </w:r>
      <w:r w:rsidR="00EC5FFB">
        <w:rPr>
          <w:rFonts w:eastAsia="Batang"/>
          <w:lang w:val="en-US" w:eastAsia="en-US" w:bidi="bg-BG"/>
        </w:rPr>
        <w:t>;</w:t>
      </w:r>
    </w:p>
    <w:p w:rsidR="0086383B" w:rsidRPr="00727324" w:rsidRDefault="0086383B" w:rsidP="00776B70">
      <w:pPr>
        <w:jc w:val="both"/>
        <w:sectPr w:rsidR="0086383B" w:rsidRPr="00727324" w:rsidSect="0026490C">
          <w:headerReference w:type="default" r:id="rId7"/>
          <w:footerReference w:type="default" r:id="rId8"/>
          <w:headerReference w:type="first" r:id="rId9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:rsidR="00691EF6" w:rsidRPr="00EC5FFB" w:rsidRDefault="00EF611E" w:rsidP="00F12A0E">
      <w:pPr>
        <w:tabs>
          <w:tab w:val="left" w:pos="993"/>
          <w:tab w:val="left" w:pos="1134"/>
        </w:tabs>
        <w:spacing w:before="0" w:after="0"/>
        <w:jc w:val="both"/>
        <w:rPr>
          <w:lang w:val="en-US"/>
        </w:rPr>
      </w:pPr>
      <w:r>
        <w:rPr>
          <w:rFonts w:eastAsia="Batang"/>
          <w:bCs/>
          <w:lang w:eastAsia="en-US" w:bidi="bg-BG"/>
        </w:rPr>
        <w:lastRenderedPageBreak/>
        <w:t>Приложение №3</w:t>
      </w:r>
      <w:r w:rsidRPr="00727324">
        <w:rPr>
          <w:rFonts w:eastAsia="Batang"/>
          <w:bCs/>
          <w:lang w:eastAsia="en-US" w:bidi="bg-BG"/>
        </w:rPr>
        <w:t xml:space="preserve"> – </w:t>
      </w:r>
      <w:r w:rsidRPr="00727324">
        <w:rPr>
          <w:rFonts w:eastAsia="Batang"/>
          <w:lang w:eastAsia="en-US" w:bidi="bg-BG"/>
        </w:rPr>
        <w:t xml:space="preserve">Покана за участие в процедурата чрез директно предоставяне на безвъзмездна финансова помощ: </w:t>
      </w:r>
      <w:r w:rsidRPr="00727324">
        <w:t xml:space="preserve">BG16RFOP001-8.006 „Подкрепа за  бенефициентите </w:t>
      </w:r>
      <w:r w:rsidR="0086383B" w:rsidRPr="00727324">
        <w:t>по ОПРР за ефективно и ефикасно изпълнение на ПРР</w:t>
      </w:r>
      <w:r w:rsidR="001E217A" w:rsidRPr="00727324">
        <w:t>“</w:t>
      </w:r>
      <w:r w:rsidR="0086383B" w:rsidRPr="00727324">
        <w:rPr>
          <w:rFonts w:eastAsia="Batang"/>
          <w:lang w:eastAsia="en-US" w:bidi="bg-BG"/>
        </w:rPr>
        <w:t xml:space="preserve"> по Приоритетна ос </w:t>
      </w:r>
      <w:r w:rsidR="0086383B" w:rsidRPr="00727324">
        <w:t xml:space="preserve">8 </w:t>
      </w:r>
      <w:r w:rsidR="001E217A" w:rsidRPr="00727324">
        <w:t xml:space="preserve">„Техническа помощ </w:t>
      </w:r>
      <w:r w:rsidR="0086383B" w:rsidRPr="00727324">
        <w:t xml:space="preserve"> </w:t>
      </w:r>
      <w:r w:rsidR="0086383B" w:rsidRPr="00727324">
        <w:rPr>
          <w:rFonts w:eastAsia="Batang"/>
          <w:lang w:eastAsia="en-US" w:bidi="bg-BG"/>
        </w:rPr>
        <w:t>на ОПРР 2014-2020 г.</w:t>
      </w:r>
      <w:r w:rsidR="00EC5FFB">
        <w:rPr>
          <w:rFonts w:eastAsia="Batang"/>
          <w:lang w:val="en-US" w:eastAsia="en-US" w:bidi="bg-BG"/>
        </w:rPr>
        <w:t>;</w:t>
      </w:r>
      <w:bookmarkStart w:id="0" w:name="_GoBack"/>
      <w:bookmarkEnd w:id="0"/>
    </w:p>
    <w:p w:rsidR="00EF611E" w:rsidRPr="00727324" w:rsidRDefault="00EF611E" w:rsidP="00EF611E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bCs/>
          <w:lang w:eastAsia="en-US" w:bidi="bg-BG"/>
        </w:rPr>
      </w:pPr>
      <w:r w:rsidRPr="00727324">
        <w:rPr>
          <w:rFonts w:eastAsia="Batang"/>
          <w:lang w:eastAsia="en-US" w:bidi="bg-BG"/>
        </w:rPr>
        <w:t>Приложение №</w:t>
      </w:r>
      <w:r>
        <w:rPr>
          <w:rFonts w:eastAsia="Batang"/>
          <w:lang w:eastAsia="en-US" w:bidi="bg-BG"/>
        </w:rPr>
        <w:t>4</w:t>
      </w:r>
      <w:r w:rsidRPr="00727324">
        <w:rPr>
          <w:rFonts w:eastAsia="Batang"/>
          <w:lang w:eastAsia="en-US" w:bidi="bg-BG"/>
        </w:rPr>
        <w:t xml:space="preserve"> – </w:t>
      </w:r>
      <w:r w:rsidRPr="00727324">
        <w:rPr>
          <w:rFonts w:eastAsia="Batang"/>
          <w:bCs/>
          <w:lang w:eastAsia="en-US" w:bidi="bg-BG"/>
        </w:rPr>
        <w:t>Писмо на Министерство на финансите</w:t>
      </w:r>
      <w:r>
        <w:rPr>
          <w:rFonts w:eastAsia="Batang"/>
          <w:bCs/>
          <w:lang w:eastAsia="en-US" w:bidi="bg-BG"/>
        </w:rPr>
        <w:t xml:space="preserve"> за съгласуване на</w:t>
      </w:r>
      <w:r w:rsidRPr="00EF611E">
        <w:rPr>
          <w:rFonts w:eastAsia="Batang"/>
          <w:bCs/>
          <w:lang w:eastAsia="en-US" w:bidi="bg-BG"/>
        </w:rPr>
        <w:t xml:space="preserve"> </w:t>
      </w:r>
      <w:r w:rsidRPr="00727324">
        <w:rPr>
          <w:rFonts w:eastAsia="Batang"/>
          <w:bCs/>
          <w:lang w:eastAsia="en-US" w:bidi="bg-BG"/>
        </w:rPr>
        <w:t xml:space="preserve">Указания за предоставяне на безвъзмездна финансова помощ чрез </w:t>
      </w:r>
      <w:r w:rsidR="00EC5FFB">
        <w:rPr>
          <w:rFonts w:eastAsia="Batang"/>
          <w:bCs/>
          <w:lang w:eastAsia="en-US" w:bidi="bg-BG"/>
        </w:rPr>
        <w:t>бюджетна линия (финансов план).</w:t>
      </w:r>
    </w:p>
    <w:p w:rsidR="00EF611E" w:rsidRPr="00727324" w:rsidRDefault="00EF611E" w:rsidP="001E217A">
      <w:pPr>
        <w:ind w:firstLine="0"/>
        <w:jc w:val="both"/>
        <w:rPr>
          <w:b/>
        </w:rPr>
      </w:pPr>
    </w:p>
    <w:p w:rsidR="0086383B" w:rsidRPr="00727324" w:rsidRDefault="0086383B" w:rsidP="0086383B">
      <w:pPr>
        <w:spacing w:before="0" w:after="0"/>
        <w:ind w:left="4820" w:firstLine="0"/>
        <w:rPr>
          <w:rFonts w:eastAsiaTheme="minorEastAsia"/>
          <w:b/>
        </w:rPr>
      </w:pPr>
    </w:p>
    <w:p w:rsidR="0086383B" w:rsidRPr="00727324" w:rsidRDefault="0086383B" w:rsidP="0086383B">
      <w:pPr>
        <w:spacing w:before="0" w:after="0"/>
        <w:ind w:left="4820" w:firstLine="0"/>
        <w:rPr>
          <w:rFonts w:eastAsiaTheme="minorEastAsia"/>
          <w:b/>
        </w:rPr>
      </w:pPr>
    </w:p>
    <w:p w:rsidR="00EC5FFB" w:rsidRDefault="00EC5FFB" w:rsidP="0086383B">
      <w:pPr>
        <w:spacing w:before="0" w:after="0"/>
        <w:ind w:left="4820" w:firstLine="0"/>
        <w:rPr>
          <w:rFonts w:eastAsiaTheme="minorEastAsia"/>
          <w:b/>
        </w:rPr>
      </w:pPr>
      <w:r w:rsidRPr="00EC5FFB">
        <w:rPr>
          <w:rFonts w:eastAsiaTheme="minorEastAsia"/>
          <w:b/>
        </w:rPr>
        <w:t>АНГЕЛИНА ТОДОРОВА-БОНЕВА</w:t>
      </w:r>
    </w:p>
    <w:p w:rsidR="0086383B" w:rsidRPr="00727324" w:rsidRDefault="0086383B" w:rsidP="0086383B">
      <w:pPr>
        <w:spacing w:before="0" w:after="0"/>
        <w:ind w:left="4820" w:firstLine="0"/>
        <w:rPr>
          <w:rFonts w:eastAsiaTheme="minorEastAsia"/>
          <w:b/>
        </w:rPr>
      </w:pPr>
      <w:r w:rsidRPr="00727324">
        <w:rPr>
          <w:rFonts w:eastAsiaTheme="minorEastAsia"/>
          <w:b/>
        </w:rPr>
        <w:t>ЗАМЕСТНИК-МИНИСТЪР</w:t>
      </w:r>
    </w:p>
    <w:p w:rsidR="0086383B" w:rsidRPr="00727324" w:rsidRDefault="0086383B" w:rsidP="0086383B">
      <w:pPr>
        <w:spacing w:before="0" w:after="0"/>
        <w:ind w:left="4820" w:firstLine="0"/>
        <w:rPr>
          <w:rFonts w:eastAsiaTheme="minorEastAsia"/>
          <w:b/>
        </w:rPr>
      </w:pPr>
      <w:r w:rsidRPr="00727324">
        <w:rPr>
          <w:rFonts w:eastAsiaTheme="minorEastAsia"/>
          <w:b/>
        </w:rPr>
        <w:t>И РЪКОВОДИТЕЛ НА УО НА ОПРР</w:t>
      </w:r>
    </w:p>
    <w:p w:rsidR="0086383B" w:rsidRPr="00727324" w:rsidRDefault="0086383B" w:rsidP="00691EF6">
      <w:pPr>
        <w:spacing w:line="480" w:lineRule="auto"/>
        <w:ind w:firstLine="0"/>
        <w:rPr>
          <w:b/>
          <w:i/>
        </w:rPr>
      </w:pPr>
    </w:p>
    <w:p w:rsidR="0086383B" w:rsidRPr="00727324" w:rsidRDefault="0086383B" w:rsidP="00691EF6">
      <w:pPr>
        <w:spacing w:line="480" w:lineRule="auto"/>
        <w:ind w:firstLine="0"/>
        <w:rPr>
          <w:b/>
          <w:i/>
        </w:rPr>
      </w:pPr>
    </w:p>
    <w:p w:rsidR="00691EF6" w:rsidRPr="007A4695" w:rsidRDefault="00691EF6" w:rsidP="00691EF6">
      <w:pPr>
        <w:spacing w:line="480" w:lineRule="auto"/>
        <w:ind w:firstLine="0"/>
        <w:rPr>
          <w:b/>
          <w:i/>
        </w:rPr>
      </w:pPr>
      <w:r w:rsidRPr="00727324">
        <w:rPr>
          <w:b/>
          <w:i/>
        </w:rPr>
        <w:t>Формат на електронен подпис: .p7s</w:t>
      </w:r>
    </w:p>
    <w:p w:rsidR="00497E32" w:rsidRDefault="00497E32" w:rsidP="00CC5AC8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0"/>
      <w:footerReference w:type="first" r:id="rId11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02E" w:rsidRDefault="00A4102E">
      <w:r>
        <w:separator/>
      </w:r>
    </w:p>
  </w:endnote>
  <w:endnote w:type="continuationSeparator" w:id="0">
    <w:p w:rsidR="00A4102E" w:rsidRDefault="00A4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EC5FFB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EC5FFB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976051" w:rsidRPr="00A503EB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976051" w:rsidRPr="005845A9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845A9">
              <w:rPr>
                <w:sz w:val="20"/>
                <w:szCs w:val="20"/>
              </w:rPr>
              <w:t>тел.</w:t>
            </w:r>
            <w:r w:rsidRPr="005845A9">
              <w:rPr>
                <w:sz w:val="20"/>
                <w:szCs w:val="20"/>
                <w:lang w:val="ru-RU"/>
              </w:rPr>
              <w:t xml:space="preserve"> 9405 900</w:t>
            </w:r>
            <w:r w:rsidRPr="005845A9">
              <w:rPr>
                <w:sz w:val="20"/>
                <w:szCs w:val="20"/>
              </w:rPr>
              <w:t>, факс</w:t>
            </w:r>
            <w:r w:rsidRPr="005845A9">
              <w:rPr>
                <w:sz w:val="20"/>
                <w:szCs w:val="20"/>
                <w:lang w:val="ru-RU"/>
              </w:rPr>
              <w:t xml:space="preserve"> 987 25 17</w:t>
            </w:r>
            <w:r>
              <w:rPr>
                <w:sz w:val="20"/>
                <w:szCs w:val="20"/>
                <w:lang w:val="ru-RU"/>
              </w:rPr>
              <w:t xml:space="preserve">, </w:t>
            </w:r>
            <w:r w:rsidRPr="005845A9">
              <w:rPr>
                <w:sz w:val="20"/>
                <w:szCs w:val="20"/>
              </w:rPr>
              <w:t>e-mail: e-mrrb@mrrb.government.bg</w:t>
            </w:r>
          </w:p>
          <w:p w:rsidR="00776B70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</w:pPr>
            <w:r w:rsidRPr="005845A9">
              <w:rPr>
                <w:sz w:val="20"/>
                <w:szCs w:val="20"/>
              </w:rPr>
              <w:t>www.mrrb.bg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:rsidR="00847255" w:rsidRPr="004D67CA" w:rsidRDefault="00A4102E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02E" w:rsidRDefault="00A4102E">
      <w:r>
        <w:separator/>
      </w:r>
    </w:p>
  </w:footnote>
  <w:footnote w:type="continuationSeparator" w:id="0">
    <w:p w:rsidR="00A4102E" w:rsidRDefault="00A41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:rsidTr="00776B70">
      <w:tc>
        <w:tcPr>
          <w:tcW w:w="9211" w:type="dxa"/>
        </w:tcPr>
        <w:p w:rsidR="00776B70" w:rsidRPr="0086383B" w:rsidRDefault="0086383B" w:rsidP="0086383B">
          <w:pPr>
            <w:jc w:val="center"/>
            <w:rPr>
              <w:b/>
            </w:rPr>
          </w:pPr>
          <w:r>
            <w:rPr>
              <w:b/>
            </w:rPr>
            <w:t>З А П О В Е Д</w:t>
          </w:r>
        </w:p>
      </w:tc>
    </w:tr>
  </w:tbl>
  <w:p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023F0A">
      <w:trPr>
        <w:trHeight w:val="1445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60800" behindDoc="0" locked="0" layoutInCell="1" allowOverlap="1" wp14:anchorId="70CD9023" wp14:editId="191F88A0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6069D"/>
    <w:multiLevelType w:val="hybridMultilevel"/>
    <w:tmpl w:val="D3109782"/>
    <w:lvl w:ilvl="0" w:tplc="12DA8B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E02"/>
    <w:rsid w:val="00011EAB"/>
    <w:rsid w:val="00017451"/>
    <w:rsid w:val="00023F0A"/>
    <w:rsid w:val="00032511"/>
    <w:rsid w:val="0008513C"/>
    <w:rsid w:val="0008612E"/>
    <w:rsid w:val="000A5F38"/>
    <w:rsid w:val="000C3B8C"/>
    <w:rsid w:val="000C778F"/>
    <w:rsid w:val="00113051"/>
    <w:rsid w:val="00120D09"/>
    <w:rsid w:val="00122688"/>
    <w:rsid w:val="00127EED"/>
    <w:rsid w:val="00141BD6"/>
    <w:rsid w:val="00142320"/>
    <w:rsid w:val="00145E77"/>
    <w:rsid w:val="00146ABA"/>
    <w:rsid w:val="00166203"/>
    <w:rsid w:val="00190135"/>
    <w:rsid w:val="001A5B9C"/>
    <w:rsid w:val="001E1860"/>
    <w:rsid w:val="001E217A"/>
    <w:rsid w:val="001F30E8"/>
    <w:rsid w:val="001F550E"/>
    <w:rsid w:val="002344B6"/>
    <w:rsid w:val="002414DF"/>
    <w:rsid w:val="00246101"/>
    <w:rsid w:val="002566D6"/>
    <w:rsid w:val="0026490C"/>
    <w:rsid w:val="00266702"/>
    <w:rsid w:val="00272B22"/>
    <w:rsid w:val="00290E1D"/>
    <w:rsid w:val="002A502E"/>
    <w:rsid w:val="002E1186"/>
    <w:rsid w:val="002E2B51"/>
    <w:rsid w:val="00306167"/>
    <w:rsid w:val="0031577F"/>
    <w:rsid w:val="00317220"/>
    <w:rsid w:val="00322AD7"/>
    <w:rsid w:val="003312DA"/>
    <w:rsid w:val="0035704D"/>
    <w:rsid w:val="003622CA"/>
    <w:rsid w:val="003736FE"/>
    <w:rsid w:val="0037679B"/>
    <w:rsid w:val="003B01AF"/>
    <w:rsid w:val="00411956"/>
    <w:rsid w:val="0041296D"/>
    <w:rsid w:val="00445216"/>
    <w:rsid w:val="00457358"/>
    <w:rsid w:val="00475D52"/>
    <w:rsid w:val="00485EC5"/>
    <w:rsid w:val="0049182A"/>
    <w:rsid w:val="00493008"/>
    <w:rsid w:val="00495290"/>
    <w:rsid w:val="004956B7"/>
    <w:rsid w:val="004974F3"/>
    <w:rsid w:val="00497E32"/>
    <w:rsid w:val="004A6D4E"/>
    <w:rsid w:val="004C46C8"/>
    <w:rsid w:val="004D49C2"/>
    <w:rsid w:val="004D67CA"/>
    <w:rsid w:val="004E21D1"/>
    <w:rsid w:val="00522E2B"/>
    <w:rsid w:val="00530AE2"/>
    <w:rsid w:val="00540542"/>
    <w:rsid w:val="00551210"/>
    <w:rsid w:val="00564A1E"/>
    <w:rsid w:val="00571AEA"/>
    <w:rsid w:val="00572029"/>
    <w:rsid w:val="00594D1E"/>
    <w:rsid w:val="00597130"/>
    <w:rsid w:val="005A4C22"/>
    <w:rsid w:val="005C3210"/>
    <w:rsid w:val="005C75AB"/>
    <w:rsid w:val="005F0FEA"/>
    <w:rsid w:val="00606A30"/>
    <w:rsid w:val="0064734C"/>
    <w:rsid w:val="0065416F"/>
    <w:rsid w:val="006552CC"/>
    <w:rsid w:val="006665A9"/>
    <w:rsid w:val="00680093"/>
    <w:rsid w:val="00682E20"/>
    <w:rsid w:val="006913AF"/>
    <w:rsid w:val="00691EF6"/>
    <w:rsid w:val="006B7259"/>
    <w:rsid w:val="006B7A1C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27324"/>
    <w:rsid w:val="00744568"/>
    <w:rsid w:val="007473E6"/>
    <w:rsid w:val="00766AF9"/>
    <w:rsid w:val="00773444"/>
    <w:rsid w:val="00776B70"/>
    <w:rsid w:val="007A26D0"/>
    <w:rsid w:val="007B505A"/>
    <w:rsid w:val="007B608D"/>
    <w:rsid w:val="007C0D99"/>
    <w:rsid w:val="007D4C7A"/>
    <w:rsid w:val="007F17D1"/>
    <w:rsid w:val="007F4763"/>
    <w:rsid w:val="00821983"/>
    <w:rsid w:val="008373A4"/>
    <w:rsid w:val="00847255"/>
    <w:rsid w:val="00863552"/>
    <w:rsid w:val="0086383B"/>
    <w:rsid w:val="0087415D"/>
    <w:rsid w:val="00877119"/>
    <w:rsid w:val="00883DAD"/>
    <w:rsid w:val="008B0255"/>
    <w:rsid w:val="00912CD2"/>
    <w:rsid w:val="0091547C"/>
    <w:rsid w:val="00917D1E"/>
    <w:rsid w:val="009207DD"/>
    <w:rsid w:val="00923BC2"/>
    <w:rsid w:val="00940E41"/>
    <w:rsid w:val="00945767"/>
    <w:rsid w:val="00976051"/>
    <w:rsid w:val="0098299E"/>
    <w:rsid w:val="00991FBE"/>
    <w:rsid w:val="009C7CDC"/>
    <w:rsid w:val="009D0649"/>
    <w:rsid w:val="009F699D"/>
    <w:rsid w:val="00A13E81"/>
    <w:rsid w:val="00A1592E"/>
    <w:rsid w:val="00A30124"/>
    <w:rsid w:val="00A3041D"/>
    <w:rsid w:val="00A30D86"/>
    <w:rsid w:val="00A370D6"/>
    <w:rsid w:val="00A4102E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A5C91"/>
    <w:rsid w:val="00AB673B"/>
    <w:rsid w:val="00AF588D"/>
    <w:rsid w:val="00B25E5C"/>
    <w:rsid w:val="00B67A28"/>
    <w:rsid w:val="00B7444F"/>
    <w:rsid w:val="00B769FE"/>
    <w:rsid w:val="00B82072"/>
    <w:rsid w:val="00B82BC9"/>
    <w:rsid w:val="00B835E1"/>
    <w:rsid w:val="00B94B9D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12762"/>
    <w:rsid w:val="00C25530"/>
    <w:rsid w:val="00C43DBF"/>
    <w:rsid w:val="00C50CBB"/>
    <w:rsid w:val="00C60E66"/>
    <w:rsid w:val="00C90AE0"/>
    <w:rsid w:val="00CC5AC8"/>
    <w:rsid w:val="00CD2CD7"/>
    <w:rsid w:val="00CE499A"/>
    <w:rsid w:val="00D03BE0"/>
    <w:rsid w:val="00D1377E"/>
    <w:rsid w:val="00D3393A"/>
    <w:rsid w:val="00D34E68"/>
    <w:rsid w:val="00D71DF1"/>
    <w:rsid w:val="00D744B9"/>
    <w:rsid w:val="00D77323"/>
    <w:rsid w:val="00D85E64"/>
    <w:rsid w:val="00D97EDA"/>
    <w:rsid w:val="00DA0B19"/>
    <w:rsid w:val="00DC2D67"/>
    <w:rsid w:val="00DD3DFE"/>
    <w:rsid w:val="00DE629B"/>
    <w:rsid w:val="00DF1289"/>
    <w:rsid w:val="00DF2FD9"/>
    <w:rsid w:val="00E15176"/>
    <w:rsid w:val="00E61CDE"/>
    <w:rsid w:val="00EA2D8C"/>
    <w:rsid w:val="00EC02E4"/>
    <w:rsid w:val="00EC5FFB"/>
    <w:rsid w:val="00EE5B4A"/>
    <w:rsid w:val="00EF1E02"/>
    <w:rsid w:val="00EF3208"/>
    <w:rsid w:val="00EF611E"/>
    <w:rsid w:val="00F12A0E"/>
    <w:rsid w:val="00F43052"/>
    <w:rsid w:val="00F456F5"/>
    <w:rsid w:val="00F60F76"/>
    <w:rsid w:val="00F83360"/>
    <w:rsid w:val="00F96D92"/>
    <w:rsid w:val="00F96E8B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15E85F5"/>
  <w15:docId w15:val="{4EDC21ED-C4FD-4177-9F9D-0F0452ACD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F12A0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2A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ovskaS\AppData\Local\Microsoft\Windows\Temporary%20Internet%20Files\IE\52ZI9XZW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12D3_zapoved.dotx</Template>
  <TotalTime>29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3709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Савина</dc:creator>
  <cp:lastModifiedBy>SAVINA MIROSLAVOVA MONOVSKA</cp:lastModifiedBy>
  <cp:revision>11</cp:revision>
  <cp:lastPrinted>2018-08-21T12:42:00Z</cp:lastPrinted>
  <dcterms:created xsi:type="dcterms:W3CDTF">2023-03-29T11:24:00Z</dcterms:created>
  <dcterms:modified xsi:type="dcterms:W3CDTF">2023-04-05T07:17:00Z</dcterms:modified>
</cp:coreProperties>
</file>